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11A72843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bookmarkStart w:id="0" w:name="_GoBack"/>
      <w:bookmarkEnd w:id="0"/>
      <w:r w:rsidR="00FE7652" w:rsidRPr="004B6819">
        <w:rPr>
          <w:rStyle w:val="head-activityType"/>
          <w:color w:val="000000" w:themeColor="text1"/>
          <w:sz w:val="36"/>
          <w:szCs w:val="36"/>
        </w:rPr>
        <w:t>1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3090CD7" w14:textId="77777777" w:rsidR="0045796A" w:rsidRDefault="0045796A" w:rsidP="0045796A">
      <w:pPr>
        <w:pStyle w:val="instruction"/>
      </w:pPr>
      <w:r>
        <w:t>1</w:t>
      </w:r>
      <w:r>
        <w:tab/>
      </w:r>
      <w:r w:rsidRPr="002D2043">
        <w:t>Look and write.</w:t>
      </w:r>
    </w:p>
    <w:p w14:paraId="5D3E54B1" w14:textId="77777777" w:rsidR="0045796A" w:rsidRDefault="0045796A" w:rsidP="00E91A99">
      <w:pPr>
        <w:pStyle w:val="wordpool-text"/>
        <w:ind w:right="4387"/>
      </w:pPr>
      <w:r w:rsidRPr="002D2043">
        <w:t>door</w:t>
      </w:r>
      <w:r w:rsidRPr="002D2043">
        <w:t> </w:t>
      </w:r>
      <w:r w:rsidRPr="002D2043">
        <w:t>window</w:t>
      </w:r>
      <w:r w:rsidRPr="002D2043">
        <w:t> </w:t>
      </w:r>
      <w:r w:rsidRPr="002D2043">
        <w:t>bin</w:t>
      </w:r>
      <w:r w:rsidRPr="002D2043">
        <w:t> </w:t>
      </w:r>
      <w:r w:rsidRPr="002D2043">
        <w:t>desk</w:t>
      </w:r>
      <w:r w:rsidRPr="002D2043">
        <w:t> </w:t>
      </w:r>
      <w:r w:rsidRPr="002D2043">
        <w:t>chair</w:t>
      </w:r>
      <w:r w:rsidRPr="002D2043">
        <w:t> </w:t>
      </w:r>
      <w:r w:rsidRPr="002D2043">
        <w:t>board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45796A" w14:paraId="0C0CEBEC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3B43FA2B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E3BA38" wp14:editId="0C6BAAF2">
                  <wp:extent cx="699911" cy="78740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911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9E124BB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89CD06" wp14:editId="568B211E">
                  <wp:extent cx="436098" cy="78740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098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D4ADCFF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824FBF" wp14:editId="4C3A0FAD">
                  <wp:extent cx="557236" cy="787400"/>
                  <wp:effectExtent l="0" t="0" r="190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36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96A" w:rsidRPr="00685431" w14:paraId="33E997D4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66C36292" w14:textId="2E648839" w:rsidR="0045796A" w:rsidRPr="0045796A" w:rsidRDefault="0045796A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1 b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 </w:t>
            </w:r>
          </w:p>
        </w:tc>
        <w:tc>
          <w:tcPr>
            <w:tcW w:w="2778" w:type="dxa"/>
            <w:vAlign w:val="center"/>
          </w:tcPr>
          <w:p w14:paraId="70A970D3" w14:textId="6E9310C3" w:rsidR="0045796A" w:rsidRPr="0045796A" w:rsidRDefault="0045796A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2 d </w:t>
            </w:r>
            <w:r>
              <w:rPr>
                <w:rStyle w:val="wol"/>
                <w:sz w:val="28"/>
                <w:szCs w:val="28"/>
              </w:rPr>
              <w:t xml:space="preserve"> 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 </w:t>
            </w:r>
          </w:p>
        </w:tc>
        <w:tc>
          <w:tcPr>
            <w:tcW w:w="2778" w:type="dxa"/>
            <w:vAlign w:val="center"/>
          </w:tcPr>
          <w:p w14:paraId="2F5A3D2C" w14:textId="504F2E0A" w:rsidR="0045796A" w:rsidRPr="0045796A" w:rsidRDefault="0045796A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3 c </w:t>
            </w:r>
            <w:r>
              <w:rPr>
                <w:rStyle w:val="wol"/>
                <w:sz w:val="28"/>
                <w:szCs w:val="28"/>
              </w:rPr>
              <w:t xml:space="preserve">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</w:t>
            </w:r>
            <w:r>
              <w:rPr>
                <w:rStyle w:val="wol"/>
                <w:sz w:val="28"/>
                <w:szCs w:val="28"/>
              </w:rPr>
              <w:t xml:space="preserve"> </w:t>
            </w:r>
            <w:r w:rsidRPr="0045796A">
              <w:rPr>
                <w:rStyle w:val="wol"/>
                <w:sz w:val="28"/>
                <w:szCs w:val="28"/>
              </w:rPr>
              <w:t xml:space="preserve">             </w:t>
            </w:r>
          </w:p>
        </w:tc>
      </w:tr>
      <w:tr w:rsidR="0045796A" w14:paraId="0214F33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23726780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785003" wp14:editId="24A28012">
                  <wp:extent cx="1066800" cy="680544"/>
                  <wp:effectExtent l="0" t="0" r="0" b="571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80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6F957EA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180B7C" wp14:editId="7A7D3875">
                  <wp:extent cx="787400" cy="78740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400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6AE919C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EBEB59" wp14:editId="65B07F22">
                  <wp:extent cx="1066800" cy="693420"/>
                  <wp:effectExtent l="0" t="0" r="0" b="508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93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96A" w14:paraId="43E0BB82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78C2CA15" w14:textId="72910ED8" w:rsidR="0045796A" w:rsidRPr="0045796A" w:rsidRDefault="0045796A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4 b </w:t>
            </w:r>
            <w:r>
              <w:rPr>
                <w:rStyle w:val="wol"/>
                <w:sz w:val="28"/>
                <w:szCs w:val="28"/>
              </w:rPr>
              <w:t xml:space="preserve"> 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 </w:t>
            </w:r>
          </w:p>
        </w:tc>
        <w:tc>
          <w:tcPr>
            <w:tcW w:w="2778" w:type="dxa"/>
            <w:vAlign w:val="center"/>
          </w:tcPr>
          <w:p w14:paraId="63CF90AC" w14:textId="1218E977" w:rsidR="0045796A" w:rsidRPr="0045796A" w:rsidRDefault="0045796A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5 w </w:t>
            </w:r>
            <w:r>
              <w:rPr>
                <w:rStyle w:val="wol"/>
                <w:sz w:val="28"/>
                <w:szCs w:val="28"/>
              </w:rPr>
              <w:t xml:space="preserve">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        </w:t>
            </w:r>
          </w:p>
        </w:tc>
        <w:tc>
          <w:tcPr>
            <w:tcW w:w="2778" w:type="dxa"/>
            <w:vAlign w:val="center"/>
          </w:tcPr>
          <w:p w14:paraId="2CEE0FCB" w14:textId="718C90F5" w:rsidR="0045796A" w:rsidRPr="0045796A" w:rsidRDefault="00B55DE6" w:rsidP="00331079">
            <w:pPr>
              <w:pStyle w:val="activity-numbered--centered"/>
              <w:spacing w:after="0"/>
              <w:jc w:val="left"/>
              <w:rPr>
                <w:szCs w:val="28"/>
              </w:rPr>
            </w:pPr>
            <w:r>
              <w:rPr>
                <w:szCs w:val="28"/>
              </w:rPr>
              <w:t>6</w:t>
            </w:r>
            <w:r w:rsidR="0045796A" w:rsidRPr="0045796A">
              <w:rPr>
                <w:szCs w:val="28"/>
              </w:rPr>
              <w:t xml:space="preserve"> </w:t>
            </w:r>
            <w:r>
              <w:rPr>
                <w:szCs w:val="28"/>
              </w:rPr>
              <w:t>d</w:t>
            </w:r>
            <w:r w:rsidR="0045796A" w:rsidRPr="0045796A">
              <w:rPr>
                <w:szCs w:val="28"/>
              </w:rPr>
              <w:t xml:space="preserve"> </w:t>
            </w:r>
            <w:r w:rsidR="0045796A">
              <w:rPr>
                <w:rStyle w:val="wol"/>
                <w:sz w:val="28"/>
                <w:szCs w:val="28"/>
              </w:rPr>
              <w:t xml:space="preserve">                    </w:t>
            </w:r>
            <w:r w:rsidR="0045796A" w:rsidRPr="0045796A">
              <w:rPr>
                <w:rStyle w:val="wol"/>
                <w:sz w:val="28"/>
                <w:szCs w:val="28"/>
              </w:rPr>
              <w:t xml:space="preserve">             </w:t>
            </w: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7C305A61" w14:textId="77777777" w:rsidR="0045796A" w:rsidRDefault="0045796A" w:rsidP="0045796A">
      <w:pPr>
        <w:pStyle w:val="instruction"/>
      </w:pPr>
      <w:r>
        <w:t>2</w:t>
      </w:r>
      <w:r>
        <w:tab/>
      </w:r>
      <w:r w:rsidRPr="002D2043">
        <w:t>Choose colours. Then colour and write.</w:t>
      </w:r>
      <w:r w:rsidRPr="00180D92">
        <w:t xml:space="preserve"> </w:t>
      </w:r>
    </w:p>
    <w:p w14:paraId="66083E70" w14:textId="63C581F1" w:rsidR="0045796A" w:rsidRPr="0045796A" w:rsidRDefault="00B55DE6" w:rsidP="00E91A99">
      <w:pPr>
        <w:pStyle w:val="wordpool-text"/>
        <w:ind w:right="4144"/>
      </w:pPr>
      <w:r>
        <w:t>r</w:t>
      </w:r>
      <w:r w:rsidR="0045796A" w:rsidRPr="0045796A">
        <w:t>ed</w:t>
      </w:r>
      <w:r w:rsidR="0045796A" w:rsidRPr="0045796A">
        <w:t> </w:t>
      </w:r>
      <w:r w:rsidR="0045796A" w:rsidRPr="0045796A">
        <w:t>orange</w:t>
      </w:r>
      <w:r w:rsidR="0045796A" w:rsidRPr="0045796A">
        <w:t> </w:t>
      </w:r>
      <w:r w:rsidR="0045796A" w:rsidRPr="0045796A">
        <w:t>yellow</w:t>
      </w:r>
      <w:r w:rsidR="0045796A" w:rsidRPr="0045796A">
        <w:t> </w:t>
      </w:r>
      <w:r w:rsidR="0045796A" w:rsidRPr="0045796A">
        <w:t>blue</w:t>
      </w:r>
      <w:r w:rsidR="0045796A" w:rsidRPr="0045796A">
        <w:t> </w:t>
      </w:r>
      <w:r w:rsidR="0045796A" w:rsidRPr="0045796A">
        <w:t>green</w:t>
      </w:r>
      <w:r w:rsidR="0045796A" w:rsidRPr="0045796A">
        <w:t> </w:t>
      </w:r>
      <w:r w:rsidR="0045796A" w:rsidRPr="0045796A">
        <w:t>purple</w:t>
      </w:r>
      <w:r w:rsidR="00E91A99">
        <w:br/>
      </w:r>
      <w:r w:rsidR="0045796A" w:rsidRPr="0045796A">
        <w:t>brown</w:t>
      </w:r>
      <w:r w:rsidR="0045796A" w:rsidRPr="0045796A">
        <w:t> </w:t>
      </w:r>
      <w:r w:rsidR="0045796A" w:rsidRPr="0045796A">
        <w:t>pink</w:t>
      </w:r>
      <w:r w:rsidR="0045796A" w:rsidRPr="0045796A">
        <w:t> </w:t>
      </w:r>
      <w:r w:rsidR="0045796A" w:rsidRPr="0045796A">
        <w:t>black</w:t>
      </w:r>
      <w:r w:rsidR="0045796A" w:rsidRPr="0045796A">
        <w:t> </w:t>
      </w:r>
      <w:r w:rsidR="0045796A" w:rsidRPr="0045796A">
        <w:t>white</w:t>
      </w:r>
      <w:r w:rsidR="0045796A" w:rsidRPr="0045796A">
        <w:t> </w:t>
      </w:r>
      <w:r w:rsidR="0045796A" w:rsidRPr="0045796A">
        <w:t>grey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4"/>
        <w:gridCol w:w="1077"/>
        <w:gridCol w:w="3799"/>
      </w:tblGrid>
      <w:tr w:rsidR="00E91A99" w14:paraId="7F1C9ECE" w14:textId="77777777" w:rsidTr="00E91A99">
        <w:trPr>
          <w:cantSplit/>
          <w:trHeight w:val="1418"/>
        </w:trPr>
        <w:tc>
          <w:tcPr>
            <w:tcW w:w="3764" w:type="dxa"/>
            <w:vAlign w:val="center"/>
          </w:tcPr>
          <w:p w14:paraId="65502A9F" w14:textId="77777777" w:rsidR="00E91A99" w:rsidRDefault="00E91A9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0A3855" wp14:editId="061FEDD3">
                  <wp:extent cx="787400" cy="7874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400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7" w:type="dxa"/>
          </w:tcPr>
          <w:p w14:paraId="55137587" w14:textId="77777777" w:rsidR="00E91A99" w:rsidRDefault="00E91A99" w:rsidP="00331079">
            <w:pPr>
              <w:jc w:val="center"/>
              <w:rPr>
                <w:noProof/>
              </w:rPr>
            </w:pPr>
          </w:p>
        </w:tc>
        <w:tc>
          <w:tcPr>
            <w:tcW w:w="3799" w:type="dxa"/>
            <w:vAlign w:val="center"/>
          </w:tcPr>
          <w:p w14:paraId="4F801118" w14:textId="6B73D085" w:rsidR="00E91A99" w:rsidRDefault="00E91A9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F35C12" wp14:editId="401FDCA8">
                  <wp:extent cx="1066800" cy="70302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0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1A99" w:rsidRPr="00685431" w14:paraId="4445EF5E" w14:textId="77777777" w:rsidTr="00E91A99">
        <w:trPr>
          <w:cantSplit/>
          <w:trHeight w:val="567"/>
        </w:trPr>
        <w:tc>
          <w:tcPr>
            <w:tcW w:w="3764" w:type="dxa"/>
            <w:vAlign w:val="center"/>
          </w:tcPr>
          <w:p w14:paraId="080543EB" w14:textId="3C77AAC7" w:rsidR="00E91A99" w:rsidRPr="0045796A" w:rsidRDefault="00E91A99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1 </w:t>
            </w:r>
            <w:r>
              <w:rPr>
                <w:rStyle w:val="wol"/>
                <w:sz w:val="28"/>
                <w:szCs w:val="28"/>
              </w:rPr>
              <w:t xml:space="preserve">         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               </w:t>
            </w:r>
          </w:p>
        </w:tc>
        <w:tc>
          <w:tcPr>
            <w:tcW w:w="1077" w:type="dxa"/>
          </w:tcPr>
          <w:p w14:paraId="53C7514A" w14:textId="77777777" w:rsidR="00E91A99" w:rsidRPr="0045796A" w:rsidRDefault="00E91A99" w:rsidP="00331079">
            <w:pPr>
              <w:pStyle w:val="activity-numbered--centered"/>
              <w:jc w:val="left"/>
              <w:rPr>
                <w:szCs w:val="28"/>
              </w:rPr>
            </w:pPr>
          </w:p>
        </w:tc>
        <w:tc>
          <w:tcPr>
            <w:tcW w:w="3799" w:type="dxa"/>
            <w:vAlign w:val="center"/>
          </w:tcPr>
          <w:p w14:paraId="4D0B443E" w14:textId="66909595" w:rsidR="00E91A99" w:rsidRPr="0045796A" w:rsidRDefault="00E91A99" w:rsidP="00331079">
            <w:pPr>
              <w:pStyle w:val="activity-numbered--centered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2 </w:t>
            </w:r>
            <w:r>
              <w:rPr>
                <w:rStyle w:val="wol"/>
                <w:sz w:val="28"/>
                <w:szCs w:val="28"/>
              </w:rPr>
              <w:t xml:space="preserve">     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                    </w:t>
            </w:r>
          </w:p>
        </w:tc>
      </w:tr>
      <w:tr w:rsidR="00E91A99" w14:paraId="61BE4BAA" w14:textId="77777777" w:rsidTr="00E91A99">
        <w:trPr>
          <w:cantSplit/>
          <w:trHeight w:val="1418"/>
        </w:trPr>
        <w:tc>
          <w:tcPr>
            <w:tcW w:w="3764" w:type="dxa"/>
            <w:vAlign w:val="center"/>
          </w:tcPr>
          <w:p w14:paraId="49FCB1C1" w14:textId="77777777" w:rsidR="00E91A99" w:rsidRDefault="00E91A9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60E2C3" wp14:editId="1CE8227E">
                  <wp:extent cx="598608" cy="7874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608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7" w:type="dxa"/>
          </w:tcPr>
          <w:p w14:paraId="602D7834" w14:textId="77777777" w:rsidR="00E91A99" w:rsidRDefault="00E91A99" w:rsidP="00331079">
            <w:pPr>
              <w:jc w:val="center"/>
              <w:rPr>
                <w:noProof/>
              </w:rPr>
            </w:pPr>
          </w:p>
        </w:tc>
        <w:tc>
          <w:tcPr>
            <w:tcW w:w="3799" w:type="dxa"/>
            <w:vAlign w:val="center"/>
          </w:tcPr>
          <w:p w14:paraId="7E3C1353" w14:textId="20866DC2" w:rsidR="00E91A99" w:rsidRDefault="00E91A9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7FF279" wp14:editId="1785D65D">
                  <wp:extent cx="574065" cy="7874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65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1A99" w14:paraId="22EA92A4" w14:textId="77777777" w:rsidTr="00E91A99">
        <w:trPr>
          <w:cantSplit/>
          <w:trHeight w:val="567"/>
        </w:trPr>
        <w:tc>
          <w:tcPr>
            <w:tcW w:w="3764" w:type="dxa"/>
            <w:vAlign w:val="center"/>
          </w:tcPr>
          <w:p w14:paraId="5C69A3FB" w14:textId="74451412" w:rsidR="00E91A99" w:rsidRPr="0045796A" w:rsidRDefault="00E91A99" w:rsidP="00331079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45796A">
              <w:rPr>
                <w:szCs w:val="28"/>
              </w:rPr>
              <w:t xml:space="preserve">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          </w:t>
            </w:r>
          </w:p>
        </w:tc>
        <w:tc>
          <w:tcPr>
            <w:tcW w:w="1077" w:type="dxa"/>
          </w:tcPr>
          <w:p w14:paraId="1F4BA39C" w14:textId="77777777" w:rsidR="00E91A99" w:rsidRDefault="00E91A99" w:rsidP="00331079">
            <w:pPr>
              <w:pStyle w:val="activity-numbered--centered"/>
              <w:jc w:val="left"/>
              <w:rPr>
                <w:szCs w:val="28"/>
              </w:rPr>
            </w:pPr>
          </w:p>
        </w:tc>
        <w:tc>
          <w:tcPr>
            <w:tcW w:w="3799" w:type="dxa"/>
            <w:vAlign w:val="center"/>
          </w:tcPr>
          <w:p w14:paraId="5BC4AB40" w14:textId="4B693CBB" w:rsidR="00E91A99" w:rsidRPr="0045796A" w:rsidRDefault="00E91A99" w:rsidP="00331079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45796A">
              <w:rPr>
                <w:szCs w:val="28"/>
              </w:rPr>
              <w:t xml:space="preserve"> </w:t>
            </w:r>
            <w:r>
              <w:rPr>
                <w:rStyle w:val="wol"/>
                <w:sz w:val="28"/>
                <w:szCs w:val="28"/>
              </w:rPr>
              <w:t xml:space="preserve">                   </w:t>
            </w:r>
            <w:r w:rsidRPr="0045796A">
              <w:rPr>
                <w:rStyle w:val="wol"/>
                <w:sz w:val="28"/>
                <w:szCs w:val="28"/>
              </w:rPr>
              <w:t xml:space="preserve">                                    </w:t>
            </w:r>
          </w:p>
        </w:tc>
      </w:tr>
    </w:tbl>
    <w:p w14:paraId="1C084FA2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02F04AFA" w:rsidR="00141B75" w:rsidRPr="00FE7652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165B55">
        <w:t>Look, r</w:t>
      </w:r>
      <w:r w:rsidRPr="00FE7652">
        <w:t xml:space="preserve">ead and tick  </w:t>
      </w:r>
      <w:r w:rsidRPr="00FE7652">
        <w:rPr>
          <w:noProof/>
        </w:rPr>
        <w:drawing>
          <wp:inline distT="0" distB="0" distL="0" distR="0" wp14:anchorId="1ABE3392" wp14:editId="0DCD37C4">
            <wp:extent cx="177800" cy="2032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7652">
        <w:t>.</w:t>
      </w:r>
      <w:r>
        <w:t xml:space="preserve"> </w:t>
      </w:r>
      <w:r w:rsidRPr="002D2043">
        <w:t>What is it?</w:t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141B75" w14:paraId="3F27FEA9" w14:textId="77777777" w:rsidTr="00141B75">
        <w:trPr>
          <w:trHeight w:val="1361"/>
        </w:trPr>
        <w:tc>
          <w:tcPr>
            <w:tcW w:w="1922" w:type="dxa"/>
            <w:vAlign w:val="center"/>
          </w:tcPr>
          <w:p w14:paraId="165B6F9B" w14:textId="77777777" w:rsidR="00141B75" w:rsidRDefault="00141B7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14E117DF" wp14:editId="1A5D8C4C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-3810</wp:posOffset>
                  </wp:positionV>
                  <wp:extent cx="678180" cy="796925"/>
                  <wp:effectExtent l="0" t="0" r="0" b="3175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CD54F3F" w14:textId="77777777" w:rsidR="00141B75" w:rsidRPr="00141B75" w:rsidRDefault="00141B75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1</w:t>
            </w:r>
            <w:r w:rsidRPr="00141B75">
              <w:rPr>
                <w:sz w:val="28"/>
                <w:szCs w:val="28"/>
              </w:rPr>
              <w:tab/>
            </w:r>
          </w:p>
          <w:p w14:paraId="2E4DF7BC" w14:textId="5DA3975F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A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clock.</w:t>
            </w:r>
          </w:p>
          <w:p w14:paraId="0025A498" w14:textId="6FDC8773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B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window.</w:t>
            </w:r>
          </w:p>
        </w:tc>
      </w:tr>
      <w:tr w:rsidR="00141B75" w14:paraId="513EEAA3" w14:textId="77777777" w:rsidTr="00141B75">
        <w:trPr>
          <w:trHeight w:val="1361"/>
        </w:trPr>
        <w:tc>
          <w:tcPr>
            <w:tcW w:w="1922" w:type="dxa"/>
            <w:vAlign w:val="center"/>
          </w:tcPr>
          <w:p w14:paraId="7C617002" w14:textId="77777777" w:rsidR="00141B75" w:rsidRDefault="00141B7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11DC01A0" wp14:editId="40370B93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-3175</wp:posOffset>
                  </wp:positionV>
                  <wp:extent cx="805180" cy="796925"/>
                  <wp:effectExtent l="0" t="0" r="0" b="3175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180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1130A6B" w14:textId="77777777" w:rsidR="00141B75" w:rsidRPr="00141B75" w:rsidRDefault="00141B75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2</w:t>
            </w:r>
            <w:r w:rsidRPr="00141B75">
              <w:rPr>
                <w:sz w:val="28"/>
                <w:szCs w:val="28"/>
              </w:rPr>
              <w:tab/>
            </w:r>
          </w:p>
          <w:p w14:paraId="128370EF" w14:textId="4B9081A9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A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board.</w:t>
            </w:r>
          </w:p>
          <w:p w14:paraId="57902DEE" w14:textId="637D06AD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B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bin.</w:t>
            </w:r>
          </w:p>
        </w:tc>
      </w:tr>
      <w:tr w:rsidR="00141B75" w14:paraId="7BCA5086" w14:textId="77777777" w:rsidTr="00141B75">
        <w:trPr>
          <w:trHeight w:val="1361"/>
        </w:trPr>
        <w:tc>
          <w:tcPr>
            <w:tcW w:w="1922" w:type="dxa"/>
            <w:vAlign w:val="center"/>
          </w:tcPr>
          <w:p w14:paraId="75BC4D9F" w14:textId="77777777" w:rsidR="00141B75" w:rsidRDefault="00141B7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1AC3E5F0" wp14:editId="6858F25D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635</wp:posOffset>
                  </wp:positionV>
                  <wp:extent cx="1079500" cy="788670"/>
                  <wp:effectExtent l="0" t="0" r="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88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53FAC7DE" w14:textId="77777777" w:rsidR="00141B75" w:rsidRPr="00141B75" w:rsidRDefault="00141B75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3</w:t>
            </w:r>
            <w:r w:rsidRPr="00141B75">
              <w:rPr>
                <w:sz w:val="28"/>
                <w:szCs w:val="28"/>
              </w:rPr>
              <w:tab/>
            </w:r>
          </w:p>
          <w:p w14:paraId="56D27A45" w14:textId="21B40486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A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window.</w:t>
            </w:r>
          </w:p>
          <w:p w14:paraId="63A9951C" w14:textId="2F8E9E55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B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board.</w:t>
            </w:r>
          </w:p>
        </w:tc>
      </w:tr>
      <w:tr w:rsidR="00141B75" w14:paraId="58F7B66F" w14:textId="77777777" w:rsidTr="00141B75">
        <w:trPr>
          <w:trHeight w:val="1361"/>
        </w:trPr>
        <w:tc>
          <w:tcPr>
            <w:tcW w:w="1922" w:type="dxa"/>
            <w:vAlign w:val="center"/>
          </w:tcPr>
          <w:p w14:paraId="1B802077" w14:textId="77777777" w:rsidR="00141B75" w:rsidRDefault="00141B7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3756D33F" wp14:editId="18F2DC39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-6985</wp:posOffset>
                  </wp:positionV>
                  <wp:extent cx="1079500" cy="794385"/>
                  <wp:effectExtent l="0" t="0" r="0" b="5715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9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D6A2B68" w14:textId="77777777" w:rsidR="00141B75" w:rsidRPr="00141B75" w:rsidRDefault="00141B75" w:rsidP="00331079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4</w:t>
            </w:r>
            <w:r w:rsidRPr="00141B75">
              <w:rPr>
                <w:sz w:val="28"/>
                <w:szCs w:val="28"/>
              </w:rPr>
              <w:tab/>
            </w:r>
          </w:p>
          <w:p w14:paraId="0D0FF4C6" w14:textId="3E980739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A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desk.</w:t>
            </w:r>
          </w:p>
          <w:p w14:paraId="382E080D" w14:textId="36FD656D" w:rsidR="00141B75" w:rsidRPr="00141B75" w:rsidRDefault="00141B75" w:rsidP="00331079">
            <w:pPr>
              <w:pStyle w:val="activity-numbered--mpc4"/>
              <w:rPr>
                <w:sz w:val="28"/>
                <w:szCs w:val="28"/>
              </w:rPr>
            </w:pPr>
            <w:r w:rsidRPr="00141B75">
              <w:rPr>
                <w:sz w:val="28"/>
                <w:szCs w:val="28"/>
              </w:rPr>
              <w:t>B</w:t>
            </w:r>
            <w:r w:rsidRPr="00141B75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141B75">
              <w:rPr>
                <w:sz w:val="28"/>
                <w:szCs w:val="28"/>
              </w:rPr>
              <w:t>It’s a door.</w:t>
            </w:r>
          </w:p>
        </w:tc>
      </w:tr>
    </w:tbl>
    <w:p w14:paraId="321EA6C1" w14:textId="77777777" w:rsidR="00141B75" w:rsidRPr="00683C0B" w:rsidRDefault="00141B75" w:rsidP="00141B75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5CEFF934" w14:textId="77777777" w:rsidR="00141B75" w:rsidRDefault="00141B75" w:rsidP="00141B75">
      <w:pPr>
        <w:pStyle w:val="instruction"/>
      </w:pPr>
      <w:r>
        <w:t>4</w:t>
      </w:r>
      <w:r>
        <w:tab/>
      </w:r>
      <w:r w:rsidRPr="002D2043">
        <w:t>Choose colours. Then colour and write.</w:t>
      </w:r>
      <w:r w:rsidRPr="00180D92">
        <w:t xml:space="preserve"> </w:t>
      </w:r>
    </w:p>
    <w:p w14:paraId="7D38177A" w14:textId="77777777" w:rsidR="00141B75" w:rsidRDefault="00141B75" w:rsidP="00D432EE">
      <w:pPr>
        <w:pStyle w:val="wordpool-text"/>
      </w:pPr>
      <w:r w:rsidRPr="002D2043">
        <w:t>red</w:t>
      </w:r>
      <w:r w:rsidRPr="002D2043">
        <w:t> </w:t>
      </w:r>
      <w:r w:rsidRPr="002D2043">
        <w:t>orange</w:t>
      </w:r>
      <w:r w:rsidRPr="002D2043">
        <w:t> </w:t>
      </w:r>
      <w:r w:rsidRPr="002D2043">
        <w:t>yellow</w:t>
      </w:r>
      <w:r w:rsidRPr="002D2043">
        <w:t> </w:t>
      </w:r>
      <w:r w:rsidRPr="002D2043">
        <w:t>blue</w:t>
      </w:r>
      <w:r w:rsidRPr="002D2043">
        <w:t> </w:t>
      </w:r>
      <w:r w:rsidRPr="002D2043">
        <w:t>green</w:t>
      </w:r>
      <w:r w:rsidRPr="002D2043">
        <w:t> </w:t>
      </w:r>
      <w:r w:rsidRPr="002D2043">
        <w:t>purple</w:t>
      </w:r>
      <w:r w:rsidRPr="002D2043">
        <w:t> </w:t>
      </w:r>
      <w:r w:rsidRPr="002D2043">
        <w:t>brown</w:t>
      </w:r>
      <w:r w:rsidRPr="002D2043">
        <w:t> </w:t>
      </w:r>
      <w:r w:rsidRPr="002D2043">
        <w:t>pink</w:t>
      </w:r>
      <w:r w:rsidRPr="002D2043">
        <w:t> </w:t>
      </w:r>
      <w:r w:rsidRPr="002D2043">
        <w:t>black</w:t>
      </w:r>
      <w:r w:rsidRPr="002D2043">
        <w:t> </w:t>
      </w:r>
      <w:r w:rsidRPr="002D2043">
        <w:t>white</w:t>
      </w:r>
      <w:r w:rsidRPr="002D2043">
        <w:t> </w:t>
      </w:r>
      <w:r w:rsidRPr="002D2043">
        <w:t>grey</w:t>
      </w:r>
    </w:p>
    <w:tbl>
      <w:tblPr>
        <w:tblW w:w="9639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1"/>
        <w:gridCol w:w="1871"/>
        <w:gridCol w:w="1871"/>
        <w:gridCol w:w="170"/>
        <w:gridCol w:w="3856"/>
      </w:tblGrid>
      <w:tr w:rsidR="00141B75" w14:paraId="07C81A73" w14:textId="77777777" w:rsidTr="00121C9C">
        <w:trPr>
          <w:cantSplit/>
          <w:trHeight w:val="1757"/>
        </w:trPr>
        <w:tc>
          <w:tcPr>
            <w:tcW w:w="1871" w:type="dxa"/>
            <w:vAlign w:val="center"/>
          </w:tcPr>
          <w:p w14:paraId="6BE9B07C" w14:textId="77777777" w:rsidR="00141B75" w:rsidRDefault="00141B7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F7435C" wp14:editId="0961316E">
                  <wp:extent cx="771652" cy="1058415"/>
                  <wp:effectExtent l="0" t="0" r="317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6694" cy="1065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7F2466FA" w14:textId="77777777" w:rsidR="00141B75" w:rsidRDefault="00141B7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855A0A" wp14:editId="53DC0AA6">
                  <wp:extent cx="807334" cy="787400"/>
                  <wp:effectExtent l="0" t="0" r="571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334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328F6E3F" w14:textId="77777777" w:rsidR="00141B75" w:rsidRDefault="00141B7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91540D" wp14:editId="51525714">
                  <wp:extent cx="1066800" cy="670169"/>
                  <wp:effectExtent l="0" t="0" r="0" b="317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70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4385303E" w14:textId="77777777" w:rsidR="00141B75" w:rsidRPr="00117BF5" w:rsidRDefault="00141B75" w:rsidP="00331079">
            <w:pPr>
              <w:pStyle w:val="activity-numbered--table"/>
            </w:pPr>
          </w:p>
        </w:tc>
        <w:tc>
          <w:tcPr>
            <w:tcW w:w="3856" w:type="dxa"/>
            <w:vMerge w:val="restart"/>
            <w:tcMar>
              <w:left w:w="113" w:type="dxa"/>
            </w:tcMar>
          </w:tcPr>
          <w:p w14:paraId="67988DB1" w14:textId="5E4E36B3" w:rsidR="00141B75" w:rsidRPr="001F1EEA" w:rsidRDefault="00141B75" w:rsidP="00331079">
            <w:pPr>
              <w:pStyle w:val="activity-numbered--table"/>
            </w:pPr>
            <w:r w:rsidRPr="001F1EEA">
              <w:t>1</w:t>
            </w:r>
            <w:r w:rsidRPr="001F1EEA">
              <w:tab/>
              <w:t xml:space="preserve">What colour is the </w:t>
            </w:r>
            <w:r w:rsidR="00165B55">
              <w:t>door</w:t>
            </w:r>
            <w:r w:rsidRPr="001F1EEA">
              <w:t>?</w:t>
            </w:r>
          </w:p>
          <w:p w14:paraId="6280B0F7" w14:textId="4DE78CF6" w:rsidR="00141B75" w:rsidRDefault="00141B75" w:rsidP="00331079">
            <w:pPr>
              <w:pStyle w:val="activity-numbered--table"/>
              <w:rPr>
                <w:rStyle w:val="wol"/>
              </w:rPr>
            </w:pPr>
            <w:r>
              <w:tab/>
              <w:t xml:space="preserve">It’s </w:t>
            </w:r>
            <w:r>
              <w:rPr>
                <w:rStyle w:val="wol"/>
              </w:rPr>
              <w:t xml:space="preserve">                                       </w:t>
            </w:r>
            <w:r w:rsidRPr="002D2043">
              <w:rPr>
                <w:rStyle w:val="wol"/>
              </w:rPr>
              <w:t> </w:t>
            </w:r>
            <w:r w:rsidRPr="001F1EEA">
              <w:rPr>
                <w:rStyle w:val="wol"/>
                <w:u w:val="none"/>
              </w:rPr>
              <w:t>.</w:t>
            </w:r>
          </w:p>
          <w:p w14:paraId="7E11E29F" w14:textId="77777777" w:rsidR="00141B75" w:rsidRPr="001F1EEA" w:rsidRDefault="00141B75" w:rsidP="00331079">
            <w:pPr>
              <w:pStyle w:val="activity-numbered--table"/>
            </w:pPr>
            <w:r>
              <w:t>2</w:t>
            </w:r>
            <w:r w:rsidRPr="001F1EEA">
              <w:tab/>
              <w:t>What colour is the clock?</w:t>
            </w:r>
          </w:p>
          <w:p w14:paraId="0F2FE760" w14:textId="471791A2" w:rsidR="00141B75" w:rsidRDefault="00141B75" w:rsidP="00331079">
            <w:pPr>
              <w:pStyle w:val="activity-numbered--table"/>
              <w:rPr>
                <w:rStyle w:val="wol"/>
              </w:rPr>
            </w:pPr>
            <w:r>
              <w:tab/>
              <w:t xml:space="preserve">It’s </w:t>
            </w:r>
            <w:r>
              <w:rPr>
                <w:rStyle w:val="wol"/>
              </w:rPr>
              <w:t xml:space="preserve">                                       </w:t>
            </w:r>
            <w:r w:rsidRPr="002D2043">
              <w:rPr>
                <w:rStyle w:val="wol"/>
              </w:rPr>
              <w:t> </w:t>
            </w:r>
            <w:r w:rsidRPr="001F1EEA">
              <w:rPr>
                <w:rStyle w:val="wol"/>
                <w:u w:val="none"/>
              </w:rPr>
              <w:t>.</w:t>
            </w:r>
          </w:p>
          <w:p w14:paraId="3BCBF9DC" w14:textId="77777777" w:rsidR="00141B75" w:rsidRPr="001F1EEA" w:rsidRDefault="00141B75" w:rsidP="00331079">
            <w:pPr>
              <w:pStyle w:val="activity-numbered--table"/>
            </w:pPr>
            <w:r w:rsidRPr="001F1EEA">
              <w:t>3</w:t>
            </w:r>
            <w:r w:rsidRPr="001F1EEA">
              <w:tab/>
              <w:t>What colour is the window?</w:t>
            </w:r>
          </w:p>
          <w:p w14:paraId="1B3D384D" w14:textId="6E3ACCA4" w:rsidR="00141B75" w:rsidRDefault="00141B75" w:rsidP="00331079">
            <w:pPr>
              <w:pStyle w:val="activity-numbered--table"/>
              <w:rPr>
                <w:rStyle w:val="wol"/>
              </w:rPr>
            </w:pPr>
            <w:r>
              <w:tab/>
              <w:t xml:space="preserve">It’s </w:t>
            </w:r>
            <w:r>
              <w:rPr>
                <w:rStyle w:val="wol"/>
              </w:rPr>
              <w:t xml:space="preserve">                                       </w:t>
            </w:r>
            <w:r w:rsidRPr="002D2043">
              <w:rPr>
                <w:rStyle w:val="wol"/>
              </w:rPr>
              <w:t> </w:t>
            </w:r>
            <w:r w:rsidRPr="001F1EEA">
              <w:rPr>
                <w:rStyle w:val="wol"/>
                <w:u w:val="none"/>
              </w:rPr>
              <w:t>.</w:t>
            </w:r>
          </w:p>
          <w:p w14:paraId="16A5B179" w14:textId="77777777" w:rsidR="00141B75" w:rsidRPr="001F1EEA" w:rsidRDefault="00141B75" w:rsidP="00331079">
            <w:pPr>
              <w:pStyle w:val="activity-numbered--table"/>
            </w:pPr>
            <w:r w:rsidRPr="001F1EEA">
              <w:t>4</w:t>
            </w:r>
            <w:r w:rsidRPr="001F1EEA">
              <w:tab/>
              <w:t>What colour is the cupboard?</w:t>
            </w:r>
          </w:p>
          <w:p w14:paraId="6D963E14" w14:textId="6290B52D" w:rsidR="00141B75" w:rsidRDefault="00141B75" w:rsidP="00331079">
            <w:pPr>
              <w:pStyle w:val="activity-numbered--table"/>
              <w:rPr>
                <w:rStyle w:val="wol"/>
              </w:rPr>
            </w:pPr>
            <w:r>
              <w:tab/>
              <w:t xml:space="preserve">It’s </w:t>
            </w:r>
            <w:r>
              <w:rPr>
                <w:rStyle w:val="wol"/>
              </w:rPr>
              <w:t xml:space="preserve">                                       </w:t>
            </w:r>
            <w:r w:rsidRPr="002D2043">
              <w:rPr>
                <w:rStyle w:val="wol"/>
              </w:rPr>
              <w:t> </w:t>
            </w:r>
            <w:r w:rsidRPr="001F1EEA">
              <w:rPr>
                <w:rStyle w:val="wol"/>
                <w:u w:val="none"/>
              </w:rPr>
              <w:t>.</w:t>
            </w:r>
          </w:p>
          <w:p w14:paraId="37D87E47" w14:textId="77777777" w:rsidR="00141B75" w:rsidRPr="001F1EEA" w:rsidRDefault="00141B75" w:rsidP="00331079">
            <w:pPr>
              <w:pStyle w:val="activity-numbered--table"/>
            </w:pPr>
            <w:r w:rsidRPr="001F1EEA">
              <w:t>5</w:t>
            </w:r>
            <w:r w:rsidRPr="001F1EEA">
              <w:tab/>
              <w:t>What colour is the board?</w:t>
            </w:r>
          </w:p>
          <w:p w14:paraId="07712AC2" w14:textId="64836C5E" w:rsidR="00141B75" w:rsidRDefault="00141B75" w:rsidP="00331079">
            <w:pPr>
              <w:pStyle w:val="activity-numbered--table"/>
              <w:rPr>
                <w:rStyle w:val="wol"/>
              </w:rPr>
            </w:pPr>
            <w:r>
              <w:tab/>
              <w:t xml:space="preserve">It’s </w:t>
            </w:r>
            <w:r>
              <w:rPr>
                <w:rStyle w:val="wol"/>
              </w:rPr>
              <w:t xml:space="preserve">                                       </w:t>
            </w:r>
            <w:r w:rsidRPr="002D2043">
              <w:rPr>
                <w:rStyle w:val="wol"/>
              </w:rPr>
              <w:t> </w:t>
            </w:r>
            <w:r w:rsidRPr="001F1EEA">
              <w:rPr>
                <w:rStyle w:val="wol"/>
                <w:u w:val="none"/>
              </w:rPr>
              <w:t>.</w:t>
            </w:r>
          </w:p>
          <w:p w14:paraId="1B821A76" w14:textId="77777777" w:rsidR="00141B75" w:rsidRPr="001F1EEA" w:rsidRDefault="00141B75" w:rsidP="00331079">
            <w:pPr>
              <w:pStyle w:val="activity-numbered--table"/>
            </w:pPr>
            <w:r w:rsidRPr="001F1EEA">
              <w:t>6</w:t>
            </w:r>
            <w:r w:rsidRPr="001F1EEA">
              <w:tab/>
              <w:t>What colour is the desk?</w:t>
            </w:r>
          </w:p>
          <w:p w14:paraId="693DED5E" w14:textId="20E13701" w:rsidR="00141B75" w:rsidRPr="001F1EEA" w:rsidRDefault="00141B75" w:rsidP="00331079">
            <w:pPr>
              <w:pStyle w:val="activity-numbered--table"/>
              <w:rPr>
                <w:u w:val="single" w:color="000000"/>
              </w:rPr>
            </w:pPr>
            <w:r>
              <w:tab/>
              <w:t xml:space="preserve">It’s </w:t>
            </w:r>
            <w:r>
              <w:rPr>
                <w:rStyle w:val="wol"/>
              </w:rPr>
              <w:t xml:space="preserve">                                       </w:t>
            </w:r>
            <w:r w:rsidRPr="002D2043">
              <w:rPr>
                <w:rStyle w:val="wol"/>
              </w:rPr>
              <w:t> </w:t>
            </w:r>
            <w:r w:rsidRPr="001F1EEA">
              <w:rPr>
                <w:rStyle w:val="wol"/>
                <w:u w:val="none"/>
              </w:rPr>
              <w:t>.</w:t>
            </w:r>
          </w:p>
        </w:tc>
      </w:tr>
      <w:tr w:rsidR="00141B75" w:rsidRPr="00685431" w14:paraId="42FD5CF1" w14:textId="77777777" w:rsidTr="00121C9C">
        <w:trPr>
          <w:cantSplit/>
          <w:trHeight w:val="567"/>
        </w:trPr>
        <w:tc>
          <w:tcPr>
            <w:tcW w:w="1871" w:type="dxa"/>
            <w:vAlign w:val="center"/>
          </w:tcPr>
          <w:p w14:paraId="22AB6574" w14:textId="013C6BC0" w:rsidR="00141B75" w:rsidRPr="00121C9C" w:rsidRDefault="00141B75" w:rsidP="00331079">
            <w:pPr>
              <w:pStyle w:val="activity-numbered--centered"/>
              <w:jc w:val="left"/>
              <w:rPr>
                <w:szCs w:val="28"/>
              </w:rPr>
            </w:pPr>
            <w:r w:rsidRPr="00121C9C">
              <w:rPr>
                <w:szCs w:val="28"/>
              </w:rPr>
              <w:t xml:space="preserve">1 </w:t>
            </w:r>
            <w:r w:rsidR="00121C9C">
              <w:rPr>
                <w:rStyle w:val="wol"/>
                <w:sz w:val="28"/>
                <w:szCs w:val="28"/>
              </w:rPr>
              <w:t xml:space="preserve">              </w:t>
            </w:r>
            <w:r w:rsidRPr="00121C9C">
              <w:rPr>
                <w:rStyle w:val="wol"/>
                <w:sz w:val="28"/>
                <w:szCs w:val="28"/>
              </w:rPr>
              <w:t xml:space="preserve">           </w:t>
            </w:r>
          </w:p>
        </w:tc>
        <w:tc>
          <w:tcPr>
            <w:tcW w:w="1871" w:type="dxa"/>
            <w:vAlign w:val="center"/>
          </w:tcPr>
          <w:p w14:paraId="245FC50B" w14:textId="0207C3D5" w:rsidR="00141B75" w:rsidRPr="00121C9C" w:rsidRDefault="00141B75" w:rsidP="00331079">
            <w:pPr>
              <w:pStyle w:val="activity-numbered--centered"/>
              <w:jc w:val="left"/>
              <w:rPr>
                <w:szCs w:val="28"/>
              </w:rPr>
            </w:pPr>
            <w:r w:rsidRPr="00121C9C">
              <w:rPr>
                <w:szCs w:val="28"/>
              </w:rPr>
              <w:t xml:space="preserve">2 </w:t>
            </w:r>
            <w:r w:rsidR="00121C9C">
              <w:rPr>
                <w:rStyle w:val="wol"/>
                <w:sz w:val="28"/>
                <w:szCs w:val="28"/>
              </w:rPr>
              <w:t xml:space="preserve">        </w:t>
            </w:r>
            <w:r w:rsidRPr="00121C9C">
              <w:rPr>
                <w:rStyle w:val="wol"/>
                <w:sz w:val="28"/>
                <w:szCs w:val="28"/>
              </w:rPr>
              <w:t xml:space="preserve">                  </w:t>
            </w:r>
          </w:p>
        </w:tc>
        <w:tc>
          <w:tcPr>
            <w:tcW w:w="1871" w:type="dxa"/>
            <w:vAlign w:val="center"/>
          </w:tcPr>
          <w:p w14:paraId="09170FCA" w14:textId="232109DE" w:rsidR="00141B75" w:rsidRPr="00121C9C" w:rsidRDefault="00141B75" w:rsidP="00331079">
            <w:pPr>
              <w:pStyle w:val="activity-numbered--centered"/>
              <w:jc w:val="left"/>
              <w:rPr>
                <w:szCs w:val="28"/>
              </w:rPr>
            </w:pPr>
            <w:r w:rsidRPr="00121C9C">
              <w:rPr>
                <w:szCs w:val="28"/>
              </w:rPr>
              <w:t xml:space="preserve">3 </w:t>
            </w:r>
            <w:r w:rsidR="00121C9C">
              <w:rPr>
                <w:rStyle w:val="wol"/>
                <w:sz w:val="28"/>
                <w:szCs w:val="28"/>
              </w:rPr>
              <w:t xml:space="preserve">                 </w:t>
            </w:r>
            <w:r w:rsidRPr="00121C9C">
              <w:rPr>
                <w:rStyle w:val="wol"/>
                <w:sz w:val="28"/>
                <w:szCs w:val="28"/>
              </w:rPr>
              <w:t xml:space="preserve">         </w:t>
            </w:r>
          </w:p>
        </w:tc>
        <w:tc>
          <w:tcPr>
            <w:tcW w:w="170" w:type="dxa"/>
          </w:tcPr>
          <w:p w14:paraId="54C57539" w14:textId="77777777" w:rsidR="00141B75" w:rsidRDefault="00141B75" w:rsidP="00331079">
            <w:pPr>
              <w:pStyle w:val="activity-numbered--centered"/>
            </w:pPr>
          </w:p>
        </w:tc>
        <w:tc>
          <w:tcPr>
            <w:tcW w:w="3856" w:type="dxa"/>
            <w:vMerge/>
            <w:tcMar>
              <w:left w:w="113" w:type="dxa"/>
            </w:tcMar>
          </w:tcPr>
          <w:p w14:paraId="362EF86E" w14:textId="77777777" w:rsidR="00141B75" w:rsidRDefault="00141B75" w:rsidP="00331079">
            <w:pPr>
              <w:pStyle w:val="activity-numbered--centered"/>
            </w:pPr>
          </w:p>
        </w:tc>
      </w:tr>
      <w:tr w:rsidR="00141B75" w14:paraId="5A0D6E83" w14:textId="77777777" w:rsidTr="00121C9C">
        <w:trPr>
          <w:cantSplit/>
          <w:trHeight w:val="1757"/>
        </w:trPr>
        <w:tc>
          <w:tcPr>
            <w:tcW w:w="1871" w:type="dxa"/>
            <w:vAlign w:val="center"/>
          </w:tcPr>
          <w:p w14:paraId="0CE3603F" w14:textId="77777777" w:rsidR="00141B75" w:rsidRDefault="00141B7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E38ABB" wp14:editId="5A4E1A6C">
                  <wp:extent cx="1066800" cy="720090"/>
                  <wp:effectExtent l="0" t="0" r="0" b="381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20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09F00A6F" w14:textId="77777777" w:rsidR="00141B75" w:rsidRDefault="00141B7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158900F" wp14:editId="3D9B355D">
                  <wp:extent cx="1066800" cy="764697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58CD0AFB" w14:textId="77777777" w:rsidR="00141B75" w:rsidRDefault="00141B7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5B072F" wp14:editId="5E8F6C43">
                  <wp:extent cx="1042884" cy="687265"/>
                  <wp:effectExtent l="0" t="0" r="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2884" cy="68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4D2B2409" w14:textId="77777777" w:rsidR="00141B75" w:rsidRDefault="00141B75" w:rsidP="00331079">
            <w:pPr>
              <w:rPr>
                <w:noProof/>
              </w:rPr>
            </w:pPr>
          </w:p>
        </w:tc>
        <w:tc>
          <w:tcPr>
            <w:tcW w:w="3856" w:type="dxa"/>
            <w:vMerge/>
            <w:tcMar>
              <w:left w:w="113" w:type="dxa"/>
            </w:tcMar>
          </w:tcPr>
          <w:p w14:paraId="0B1259D8" w14:textId="77777777" w:rsidR="00141B75" w:rsidRDefault="00141B75" w:rsidP="00331079">
            <w:pPr>
              <w:rPr>
                <w:noProof/>
              </w:rPr>
            </w:pPr>
          </w:p>
        </w:tc>
      </w:tr>
      <w:tr w:rsidR="00121C9C" w14:paraId="2BF6EF5F" w14:textId="77777777" w:rsidTr="00121C9C">
        <w:trPr>
          <w:cantSplit/>
          <w:trHeight w:val="567"/>
        </w:trPr>
        <w:tc>
          <w:tcPr>
            <w:tcW w:w="1871" w:type="dxa"/>
            <w:vAlign w:val="center"/>
          </w:tcPr>
          <w:p w14:paraId="50557686" w14:textId="41F98585" w:rsidR="00121C9C" w:rsidRDefault="00121C9C" w:rsidP="00121C9C">
            <w:pPr>
              <w:pStyle w:val="activity-numbered--centered"/>
              <w:jc w:val="left"/>
            </w:pPr>
            <w:r>
              <w:rPr>
                <w:szCs w:val="28"/>
              </w:rPr>
              <w:t>4</w:t>
            </w:r>
            <w:r w:rsidRPr="00121C9C">
              <w:rPr>
                <w:szCs w:val="28"/>
              </w:rPr>
              <w:t xml:space="preserve"> </w:t>
            </w:r>
            <w:r>
              <w:rPr>
                <w:rStyle w:val="wol"/>
                <w:sz w:val="28"/>
                <w:szCs w:val="28"/>
              </w:rPr>
              <w:t xml:space="preserve">              </w:t>
            </w:r>
            <w:r w:rsidRPr="00121C9C">
              <w:rPr>
                <w:rStyle w:val="wol"/>
                <w:sz w:val="28"/>
                <w:szCs w:val="28"/>
              </w:rPr>
              <w:t xml:space="preserve">           </w:t>
            </w:r>
          </w:p>
        </w:tc>
        <w:tc>
          <w:tcPr>
            <w:tcW w:w="1871" w:type="dxa"/>
            <w:vAlign w:val="center"/>
          </w:tcPr>
          <w:p w14:paraId="79B0D1D6" w14:textId="119AF2A8" w:rsidR="00121C9C" w:rsidRDefault="00121C9C" w:rsidP="00121C9C">
            <w:pPr>
              <w:pStyle w:val="activity-numbered--centered"/>
              <w:jc w:val="left"/>
            </w:pPr>
            <w:r>
              <w:rPr>
                <w:szCs w:val="28"/>
              </w:rPr>
              <w:t>5</w:t>
            </w:r>
            <w:r w:rsidRPr="00121C9C">
              <w:rPr>
                <w:szCs w:val="28"/>
              </w:rPr>
              <w:t xml:space="preserve"> </w:t>
            </w:r>
            <w:r>
              <w:rPr>
                <w:rStyle w:val="wol"/>
                <w:sz w:val="28"/>
                <w:szCs w:val="28"/>
              </w:rPr>
              <w:t xml:space="preserve">        </w:t>
            </w:r>
            <w:r w:rsidRPr="00121C9C">
              <w:rPr>
                <w:rStyle w:val="wol"/>
                <w:sz w:val="28"/>
                <w:szCs w:val="28"/>
              </w:rPr>
              <w:t xml:space="preserve">                  </w:t>
            </w:r>
          </w:p>
        </w:tc>
        <w:tc>
          <w:tcPr>
            <w:tcW w:w="1871" w:type="dxa"/>
            <w:vAlign w:val="center"/>
          </w:tcPr>
          <w:p w14:paraId="0F6EF2CF" w14:textId="5D60644B" w:rsidR="00121C9C" w:rsidRDefault="00121C9C" w:rsidP="00121C9C">
            <w:pPr>
              <w:pStyle w:val="activity-numbered--centered"/>
              <w:jc w:val="left"/>
            </w:pPr>
            <w:r>
              <w:rPr>
                <w:szCs w:val="28"/>
              </w:rPr>
              <w:t>6</w:t>
            </w:r>
            <w:r w:rsidRPr="00121C9C">
              <w:rPr>
                <w:szCs w:val="28"/>
              </w:rPr>
              <w:t xml:space="preserve"> </w:t>
            </w:r>
            <w:r>
              <w:rPr>
                <w:rStyle w:val="wol"/>
                <w:sz w:val="28"/>
                <w:szCs w:val="28"/>
              </w:rPr>
              <w:t xml:space="preserve">                 </w:t>
            </w:r>
            <w:r w:rsidRPr="00121C9C">
              <w:rPr>
                <w:rStyle w:val="wol"/>
                <w:sz w:val="28"/>
                <w:szCs w:val="28"/>
              </w:rPr>
              <w:t xml:space="preserve">         </w:t>
            </w:r>
          </w:p>
        </w:tc>
        <w:tc>
          <w:tcPr>
            <w:tcW w:w="170" w:type="dxa"/>
          </w:tcPr>
          <w:p w14:paraId="2E65B09D" w14:textId="77777777" w:rsidR="00121C9C" w:rsidRDefault="00121C9C" w:rsidP="00121C9C">
            <w:pPr>
              <w:pStyle w:val="activity-numbered--centered"/>
            </w:pPr>
          </w:p>
        </w:tc>
        <w:tc>
          <w:tcPr>
            <w:tcW w:w="3856" w:type="dxa"/>
            <w:vMerge/>
            <w:tcMar>
              <w:left w:w="113" w:type="dxa"/>
            </w:tcMar>
          </w:tcPr>
          <w:p w14:paraId="0E354078" w14:textId="77777777" w:rsidR="00121C9C" w:rsidRDefault="00121C9C" w:rsidP="00121C9C">
            <w:pPr>
              <w:pStyle w:val="activity-numbered--centered"/>
            </w:pPr>
          </w:p>
        </w:tc>
      </w:tr>
    </w:tbl>
    <w:p w14:paraId="757F32A1" w14:textId="62207DEC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828653" w14:textId="77777777" w:rsidR="00FD0FA2" w:rsidRPr="002D2043" w:rsidRDefault="00FD0FA2" w:rsidP="00FD0FA2">
      <w:pPr>
        <w:pStyle w:val="instruction"/>
      </w:pPr>
      <w:r w:rsidRPr="002D2043">
        <w:t>5</w:t>
      </w:r>
      <w:r w:rsidRPr="002D2043">
        <w:tab/>
        <w:t xml:space="preserve">Read and tick </w:t>
      </w:r>
      <w:r w:rsidRPr="002D2043">
        <w:rPr>
          <w:noProof/>
          <w:position w:val="-6"/>
          <w:lang w:eastAsia="es-ES"/>
        </w:rPr>
        <w:drawing>
          <wp:inline distT="0" distB="0" distL="0" distR="0" wp14:anchorId="0A60203F" wp14:editId="24C1C88F">
            <wp:extent cx="177800" cy="2032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2043">
        <w:t>.</w:t>
      </w:r>
    </w:p>
    <w:p w14:paraId="5867D333" w14:textId="34BDC0FD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Ava:</w:t>
      </w:r>
      <w:r w:rsidR="00355756">
        <w:rPr>
          <w:rStyle w:val="dialogue-speaker"/>
        </w:rPr>
        <w:tab/>
      </w:r>
      <w:r w:rsidRPr="002D2043">
        <w:t>Hello, Billy!</w:t>
      </w:r>
    </w:p>
    <w:p w14:paraId="221E3C72" w14:textId="3D064E79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Billy:</w:t>
      </w:r>
      <w:r w:rsidR="00355756">
        <w:rPr>
          <w:rStyle w:val="dialogue-speaker"/>
        </w:rPr>
        <w:tab/>
      </w:r>
      <w:r w:rsidRPr="002D2043">
        <w:t>Hi, Ava.</w:t>
      </w:r>
    </w:p>
    <w:p w14:paraId="7D01B0FC" w14:textId="6EA16CF8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Ava:</w:t>
      </w:r>
      <w:r w:rsidRPr="002D2043">
        <w:tab/>
        <w:t>Look at my painting. This is my classroom. It’s green. The door is blue.</w:t>
      </w:r>
    </w:p>
    <w:p w14:paraId="44EFB001" w14:textId="503DE78B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Billy:</w:t>
      </w:r>
      <w:r w:rsidR="00355756">
        <w:rPr>
          <w:rStyle w:val="dialogue-speaker"/>
        </w:rPr>
        <w:tab/>
      </w:r>
      <w:r w:rsidRPr="002D2043">
        <w:t>It’s good! This is my classroom.</w:t>
      </w:r>
    </w:p>
    <w:p w14:paraId="3A3FE4F7" w14:textId="77777777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Ava:</w:t>
      </w:r>
      <w:r w:rsidRPr="002D2043">
        <w:tab/>
        <w:t>What is it?</w:t>
      </w:r>
    </w:p>
    <w:p w14:paraId="403F9FF6" w14:textId="71E89549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Billy:</w:t>
      </w:r>
      <w:r w:rsidR="00355756">
        <w:rPr>
          <w:rStyle w:val="dialogue-speaker"/>
        </w:rPr>
        <w:tab/>
      </w:r>
      <w:r w:rsidRPr="002D2043">
        <w:t>It’s my desk. It’s brown and red. This is my chair. It’s grey.</w:t>
      </w:r>
    </w:p>
    <w:p w14:paraId="63E87E1A" w14:textId="41DE55BD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Ava:</w:t>
      </w:r>
      <w:r w:rsidRPr="002D2043">
        <w:tab/>
        <w:t>What is it?</w:t>
      </w:r>
    </w:p>
    <w:p w14:paraId="693A8E33" w14:textId="50F9194D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Billy:</w:t>
      </w:r>
      <w:r w:rsidR="00355756">
        <w:rPr>
          <w:rStyle w:val="dialogue-speaker"/>
        </w:rPr>
        <w:tab/>
      </w:r>
      <w:r w:rsidRPr="002D2043">
        <w:t>It’s a cupboard. It’s orange. And this is a board. It’s white.</w:t>
      </w:r>
    </w:p>
    <w:p w14:paraId="066E23CE" w14:textId="098C0004" w:rsidR="00FD0FA2" w:rsidRPr="002D2043" w:rsidRDefault="00FD0FA2" w:rsidP="00355756">
      <w:pPr>
        <w:pStyle w:val="dialogue"/>
        <w:tabs>
          <w:tab w:val="left" w:pos="1022"/>
        </w:tabs>
        <w:ind w:right="134"/>
      </w:pPr>
      <w:r w:rsidRPr="002D2043">
        <w:rPr>
          <w:rStyle w:val="dialogue-speaker"/>
        </w:rPr>
        <w:t>Ava:</w:t>
      </w:r>
      <w:r w:rsidRPr="002D2043">
        <w:tab/>
        <w:t>It’s fantastic!</w:t>
      </w:r>
    </w:p>
    <w:p w14:paraId="4A60512E" w14:textId="77777777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</w:p>
    <w:p w14:paraId="6C172627" w14:textId="58CE8340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2D2043">
        <w:t>1</w:t>
      </w:r>
      <w:r w:rsidRPr="002D2043">
        <w:tab/>
      </w:r>
      <w:r w:rsidR="00914CBF" w:rsidRPr="00914CBF">
        <w:rPr>
          <w:lang w:val="en-US"/>
        </w:rPr>
        <w:t>Ava's</w:t>
      </w:r>
      <w:r w:rsidRPr="002D2043">
        <w:t xml:space="preserve"> classroom is </w:t>
      </w:r>
      <w:r w:rsidR="00914CBF" w:rsidRPr="002D2043">
        <w:rPr>
          <w:rStyle w:val="wol"/>
        </w:rPr>
        <w:t>           </w:t>
      </w:r>
      <w:r w:rsidR="00E91A99" w:rsidRPr="002D2043">
        <w:t>.</w:t>
      </w:r>
    </w:p>
    <w:p w14:paraId="4F1F9B35" w14:textId="77777777" w:rsidR="00FD0FA2" w:rsidRPr="002D2043" w:rsidRDefault="00FD0FA2" w:rsidP="009005F4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  <w:spacing w:after="120"/>
      </w:pPr>
      <w:r w:rsidRPr="002D2043">
        <w:tab/>
        <w:t>A</w:t>
      </w:r>
      <w:r w:rsidRPr="002D2043">
        <w:tab/>
      </w:r>
      <w:r w:rsidRPr="002D2043">
        <w:rPr>
          <w:rStyle w:val="checkbox"/>
        </w:rPr>
        <w:t>☐</w:t>
      </w:r>
      <w:r w:rsidRPr="002D2043">
        <w:t> blue</w:t>
      </w:r>
      <w:r w:rsidRPr="002D2043">
        <w:tab/>
        <w:t>B</w:t>
      </w:r>
      <w:r w:rsidRPr="002D2043">
        <w:tab/>
      </w:r>
      <w:r w:rsidRPr="002D2043">
        <w:rPr>
          <w:rStyle w:val="checkbox"/>
        </w:rPr>
        <w:t>☐</w:t>
      </w:r>
      <w:r w:rsidRPr="002D2043">
        <w:t> green</w:t>
      </w:r>
    </w:p>
    <w:p w14:paraId="0A920F9B" w14:textId="058E205F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2D2043">
        <w:t>2</w:t>
      </w:r>
      <w:r w:rsidRPr="002D2043">
        <w:tab/>
        <w:t xml:space="preserve">The door </w:t>
      </w:r>
      <w:r w:rsidR="00914CBF" w:rsidRPr="00914CBF">
        <w:rPr>
          <w:lang w:val="en-US"/>
        </w:rPr>
        <w:t>in Ava's classroom</w:t>
      </w:r>
      <w:r w:rsidR="00914CBF" w:rsidRPr="00914CBF">
        <w:t xml:space="preserve"> </w:t>
      </w:r>
      <w:r w:rsidRPr="002D2043">
        <w:t xml:space="preserve">is </w:t>
      </w:r>
      <w:r w:rsidR="00914CBF" w:rsidRPr="002D2043">
        <w:rPr>
          <w:rStyle w:val="wol"/>
        </w:rPr>
        <w:t>           </w:t>
      </w:r>
      <w:r w:rsidR="00E91A99" w:rsidRPr="002D2043">
        <w:t>.</w:t>
      </w:r>
    </w:p>
    <w:p w14:paraId="206D6E80" w14:textId="77777777" w:rsidR="00FD0FA2" w:rsidRPr="002D2043" w:rsidRDefault="00FD0FA2" w:rsidP="009005F4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  <w:spacing w:after="120"/>
      </w:pPr>
      <w:r w:rsidRPr="002D2043">
        <w:tab/>
        <w:t>A</w:t>
      </w:r>
      <w:r w:rsidRPr="002D2043">
        <w:tab/>
      </w:r>
      <w:r w:rsidRPr="002D2043">
        <w:rPr>
          <w:rStyle w:val="checkbox"/>
        </w:rPr>
        <w:t>☐</w:t>
      </w:r>
      <w:r w:rsidRPr="002D2043">
        <w:t> red</w:t>
      </w:r>
      <w:r w:rsidRPr="002D2043">
        <w:tab/>
        <w:t>B</w:t>
      </w:r>
      <w:r w:rsidRPr="002D2043">
        <w:tab/>
      </w:r>
      <w:r w:rsidRPr="002D2043">
        <w:rPr>
          <w:rStyle w:val="checkbox"/>
        </w:rPr>
        <w:t>☐</w:t>
      </w:r>
      <w:r w:rsidRPr="002D2043">
        <w:t xml:space="preserve"> blue </w:t>
      </w:r>
    </w:p>
    <w:p w14:paraId="2134D907" w14:textId="387C8220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2D2043">
        <w:t>3</w:t>
      </w:r>
      <w:r w:rsidRPr="002D2043">
        <w:tab/>
      </w:r>
      <w:r w:rsidR="00230F30" w:rsidRPr="00230F30">
        <w:rPr>
          <w:lang w:val="en-US"/>
        </w:rPr>
        <w:t>Billy's</w:t>
      </w:r>
      <w:r w:rsidRPr="002D2043">
        <w:t xml:space="preserve"> desk is </w:t>
      </w:r>
      <w:r w:rsidR="00914CBF" w:rsidRPr="002D2043">
        <w:rPr>
          <w:rStyle w:val="wol"/>
        </w:rPr>
        <w:t>           </w:t>
      </w:r>
      <w:r w:rsidR="00E91A99" w:rsidRPr="002D2043">
        <w:t>.</w:t>
      </w:r>
    </w:p>
    <w:p w14:paraId="0376A1B0" w14:textId="77777777" w:rsidR="00FD0FA2" w:rsidRPr="002D2043" w:rsidRDefault="00FD0FA2" w:rsidP="009005F4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  <w:spacing w:after="120"/>
      </w:pPr>
      <w:r w:rsidRPr="002D2043">
        <w:tab/>
        <w:t>A</w:t>
      </w:r>
      <w:r w:rsidRPr="002D2043">
        <w:tab/>
      </w:r>
      <w:r w:rsidRPr="002D2043">
        <w:rPr>
          <w:rStyle w:val="checkbox"/>
        </w:rPr>
        <w:t>☐</w:t>
      </w:r>
      <w:r w:rsidRPr="002D2043">
        <w:t> brown and red</w:t>
      </w:r>
      <w:r w:rsidRPr="002D2043">
        <w:tab/>
        <w:t>B</w:t>
      </w:r>
      <w:r w:rsidRPr="002D2043">
        <w:tab/>
      </w:r>
      <w:r w:rsidRPr="002D2043">
        <w:rPr>
          <w:rStyle w:val="checkbox"/>
        </w:rPr>
        <w:t>☐</w:t>
      </w:r>
      <w:r w:rsidRPr="002D2043">
        <w:t> grey</w:t>
      </w:r>
    </w:p>
    <w:p w14:paraId="79257CA1" w14:textId="1B98E683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2D2043">
        <w:t>4</w:t>
      </w:r>
      <w:r w:rsidRPr="002D2043">
        <w:tab/>
      </w:r>
      <w:r w:rsidR="00230F30" w:rsidRPr="00230F30">
        <w:rPr>
          <w:lang w:val="en-US"/>
        </w:rPr>
        <w:t>Billy's</w:t>
      </w:r>
      <w:r w:rsidRPr="002D2043">
        <w:t xml:space="preserve"> chair is </w:t>
      </w:r>
      <w:r w:rsidR="00914CBF" w:rsidRPr="002D2043">
        <w:rPr>
          <w:rStyle w:val="wol"/>
        </w:rPr>
        <w:t>           </w:t>
      </w:r>
      <w:r w:rsidR="00E91A99" w:rsidRPr="002D2043">
        <w:t>.</w:t>
      </w:r>
    </w:p>
    <w:p w14:paraId="2E2B2653" w14:textId="77777777" w:rsidR="00FD0FA2" w:rsidRPr="002D2043" w:rsidRDefault="00FD0FA2" w:rsidP="009005F4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  <w:spacing w:after="120"/>
      </w:pPr>
      <w:r w:rsidRPr="002D2043">
        <w:tab/>
        <w:t>A</w:t>
      </w:r>
      <w:r w:rsidRPr="002D2043">
        <w:tab/>
      </w:r>
      <w:r w:rsidRPr="002D2043">
        <w:rPr>
          <w:rStyle w:val="checkbox"/>
        </w:rPr>
        <w:t>☐</w:t>
      </w:r>
      <w:r w:rsidRPr="002D2043">
        <w:t> grey</w:t>
      </w:r>
      <w:r w:rsidRPr="002D2043">
        <w:tab/>
        <w:t>B</w:t>
      </w:r>
      <w:r w:rsidRPr="002D2043">
        <w:tab/>
      </w:r>
      <w:r w:rsidRPr="002D2043">
        <w:rPr>
          <w:rStyle w:val="checkbox"/>
        </w:rPr>
        <w:t>☐</w:t>
      </w:r>
      <w:r w:rsidRPr="002D2043">
        <w:t> brown</w:t>
      </w:r>
    </w:p>
    <w:p w14:paraId="4869FF1D" w14:textId="53CFDDBF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2D2043">
        <w:t>5</w:t>
      </w:r>
      <w:r w:rsidRPr="002D2043">
        <w:tab/>
        <w:t>The cupboard</w:t>
      </w:r>
      <w:r w:rsidR="00230F30">
        <w:t xml:space="preserve"> </w:t>
      </w:r>
      <w:r w:rsidR="00230F30" w:rsidRPr="00230F30">
        <w:rPr>
          <w:lang w:val="en-US"/>
        </w:rPr>
        <w:t>in Billy's classroom</w:t>
      </w:r>
      <w:r w:rsidRPr="002D2043">
        <w:t xml:space="preserve"> is </w:t>
      </w:r>
      <w:r w:rsidR="00914CBF" w:rsidRPr="002D2043">
        <w:rPr>
          <w:rStyle w:val="wol"/>
        </w:rPr>
        <w:t>           </w:t>
      </w:r>
      <w:r w:rsidR="00E91A99" w:rsidRPr="002D2043">
        <w:t>.</w:t>
      </w:r>
    </w:p>
    <w:p w14:paraId="256CE7E2" w14:textId="77777777" w:rsidR="00FD0FA2" w:rsidRPr="002D2043" w:rsidRDefault="00FD0FA2" w:rsidP="00FD0FA2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2D2043">
        <w:tab/>
        <w:t>A</w:t>
      </w:r>
      <w:r w:rsidRPr="002D2043">
        <w:tab/>
      </w:r>
      <w:r w:rsidRPr="002D2043">
        <w:rPr>
          <w:rStyle w:val="checkbox"/>
        </w:rPr>
        <w:t>☐</w:t>
      </w:r>
      <w:r w:rsidRPr="002D2043">
        <w:t> yellow</w:t>
      </w:r>
      <w:r w:rsidRPr="002D2043">
        <w:tab/>
        <w:t>B</w:t>
      </w:r>
      <w:r w:rsidRPr="002D2043">
        <w:tab/>
      </w:r>
      <w:r w:rsidRPr="002D2043">
        <w:rPr>
          <w:rStyle w:val="checkbox"/>
        </w:rPr>
        <w:t>☐</w:t>
      </w:r>
      <w:r w:rsidRPr="002D2043">
        <w:t> orange</w:t>
      </w:r>
    </w:p>
    <w:p w14:paraId="5E08959A" w14:textId="77777777" w:rsidR="00FD0FA2" w:rsidRPr="002D2043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77777777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  <w:t>Write.</w:t>
      </w:r>
    </w:p>
    <w:p w14:paraId="10364311" w14:textId="47D903FC" w:rsidR="00FD0FA2" w:rsidRPr="002D2043" w:rsidRDefault="00FD0FA2" w:rsidP="00D432EE">
      <w:pPr>
        <w:pStyle w:val="wordpool-text"/>
        <w:rPr>
          <w:rFonts w:ascii="Calibri" w:hAnsi="Calibri"/>
        </w:rPr>
      </w:pPr>
      <w:r w:rsidRPr="002D2043">
        <w:t>It’s</w:t>
      </w:r>
      <w:r w:rsidRPr="002D2043">
        <w:t> </w:t>
      </w:r>
      <w:r w:rsidRPr="002D2043">
        <w:t>What colour</w:t>
      </w:r>
      <w:r w:rsidRPr="002D2043">
        <w:t> </w:t>
      </w:r>
      <w:r w:rsidRPr="002D2043">
        <w:t xml:space="preserve">It’s </w:t>
      </w:r>
      <w:r w:rsidRPr="002D2043">
        <w:t> </w:t>
      </w:r>
      <w:r w:rsidRPr="002D2043">
        <w:t>colour is</w:t>
      </w:r>
      <w:r w:rsidRPr="002D2043">
        <w:t> </w:t>
      </w:r>
      <w:proofErr w:type="spellStart"/>
      <w:r w:rsidRPr="002D2043">
        <w:t>is</w:t>
      </w:r>
      <w:proofErr w:type="spellEnd"/>
      <w:r w:rsidRPr="002D2043">
        <w:t xml:space="preserve"> </w:t>
      </w:r>
      <w:proofErr w:type="spellStart"/>
      <w:r w:rsidRPr="002D2043">
        <w:t>it</w:t>
      </w:r>
      <w:r w:rsidRPr="002D2043">
        <w:t> </w:t>
      </w:r>
      <w:r w:rsidR="00E91A99">
        <w:rPr>
          <w:sz w:val="30"/>
        </w:rPr>
        <w:t>’</w:t>
      </w:r>
      <w:r w:rsidRPr="002D2043">
        <w:t>s</w:t>
      </w:r>
      <w:proofErr w:type="spellEnd"/>
      <w:r w:rsidRPr="002D2043">
        <w:t xml:space="preserve"> a</w:t>
      </w:r>
    </w:p>
    <w:p w14:paraId="0CB79B73" w14:textId="31C31963" w:rsidR="00FD0FA2" w:rsidRPr="002D2043" w:rsidRDefault="00FD0FA2" w:rsidP="00FD0FA2">
      <w:pPr>
        <w:pStyle w:val="activity-numbered"/>
      </w:pPr>
      <w:r w:rsidRPr="002D2043">
        <w:t>1</w:t>
      </w:r>
      <w:r w:rsidRPr="002D2043">
        <w:tab/>
        <w:t xml:space="preserve">What </w:t>
      </w:r>
      <w:r w:rsidRPr="002D2043">
        <w:rPr>
          <w:rStyle w:val="wol"/>
        </w:rPr>
        <w:t>         </w:t>
      </w:r>
      <w:r w:rsidR="00E91A99" w:rsidRPr="002D2043">
        <w:rPr>
          <w:rStyle w:val="wol"/>
        </w:rPr>
        <w:t>           </w:t>
      </w:r>
      <w:r w:rsidRPr="002D2043">
        <w:rPr>
          <w:rStyle w:val="wol"/>
        </w:rPr>
        <w:t>                     </w:t>
      </w:r>
      <w:r w:rsidRPr="002D2043">
        <w:t>? It’s a window.</w:t>
      </w:r>
    </w:p>
    <w:p w14:paraId="7AD34E0F" w14:textId="24B1B9F1" w:rsidR="00FD0FA2" w:rsidRPr="002D2043" w:rsidRDefault="00FD0FA2" w:rsidP="00FD0FA2">
      <w:pPr>
        <w:pStyle w:val="activity-numbered"/>
      </w:pPr>
      <w:r w:rsidRPr="002D2043">
        <w:t>2</w:t>
      </w:r>
      <w:r w:rsidRPr="002D2043">
        <w:tab/>
        <w:t xml:space="preserve">What </w:t>
      </w:r>
      <w:r w:rsidRPr="002D2043">
        <w:rPr>
          <w:rStyle w:val="wol"/>
        </w:rPr>
        <w:t>            </w:t>
      </w:r>
      <w:r w:rsidR="00E91A99" w:rsidRPr="002D2043">
        <w:rPr>
          <w:rStyle w:val="wol"/>
        </w:rPr>
        <w:t>           </w:t>
      </w:r>
      <w:r w:rsidRPr="002D2043">
        <w:rPr>
          <w:rStyle w:val="wol"/>
        </w:rPr>
        <w:t>                  </w:t>
      </w:r>
      <w:r w:rsidRPr="002D2043">
        <w:t xml:space="preserve"> it? It’s orange.</w:t>
      </w:r>
    </w:p>
    <w:p w14:paraId="17669A00" w14:textId="51371742" w:rsidR="00FD0FA2" w:rsidRPr="002D2043" w:rsidRDefault="00FD0FA2" w:rsidP="00FD0FA2">
      <w:pPr>
        <w:pStyle w:val="activity-numbered"/>
      </w:pPr>
      <w:r w:rsidRPr="002D2043">
        <w:t>3</w:t>
      </w:r>
      <w:r w:rsidRPr="002D2043">
        <w:tab/>
        <w:t xml:space="preserve">What is it? </w:t>
      </w:r>
      <w:r w:rsidRPr="002D2043">
        <w:rPr>
          <w:rStyle w:val="wol"/>
        </w:rPr>
        <w:t>         </w:t>
      </w:r>
      <w:r w:rsidR="00E91A99" w:rsidRPr="002D2043">
        <w:rPr>
          <w:rStyle w:val="wol"/>
        </w:rPr>
        <w:t>           </w:t>
      </w:r>
      <w:r w:rsidRPr="002D2043">
        <w:rPr>
          <w:rStyle w:val="wol"/>
        </w:rPr>
        <w:t>                     </w:t>
      </w:r>
      <w:r w:rsidRPr="002D2043">
        <w:t xml:space="preserve"> chair.</w:t>
      </w:r>
    </w:p>
    <w:p w14:paraId="562EB1EA" w14:textId="49842E78" w:rsidR="00FD0FA2" w:rsidRPr="002D2043" w:rsidRDefault="00FD0FA2" w:rsidP="00FD0FA2">
      <w:pPr>
        <w:pStyle w:val="activity-numbered"/>
      </w:pPr>
      <w:r w:rsidRPr="002D2043">
        <w:t>4</w:t>
      </w:r>
      <w:r w:rsidRPr="002D2043">
        <w:tab/>
        <w:t xml:space="preserve">What is it? It </w:t>
      </w:r>
      <w:r w:rsidRPr="002D2043">
        <w:rPr>
          <w:rStyle w:val="wol"/>
        </w:rPr>
        <w:t>    </w:t>
      </w:r>
      <w:r w:rsidR="00E91A99" w:rsidRPr="002D2043">
        <w:rPr>
          <w:rStyle w:val="wol"/>
        </w:rPr>
        <w:t>           </w:t>
      </w:r>
      <w:r w:rsidRPr="002D2043">
        <w:rPr>
          <w:rStyle w:val="wol"/>
        </w:rPr>
        <w:t>                          </w:t>
      </w:r>
      <w:r w:rsidRPr="002D2043">
        <w:t xml:space="preserve"> board.</w:t>
      </w:r>
    </w:p>
    <w:p w14:paraId="586C3586" w14:textId="6EF79638" w:rsidR="00FD0FA2" w:rsidRPr="002D2043" w:rsidRDefault="00FD0FA2" w:rsidP="00FD0FA2">
      <w:pPr>
        <w:pStyle w:val="activity-numbered"/>
      </w:pPr>
      <w:r w:rsidRPr="002D2043">
        <w:t>5</w:t>
      </w:r>
      <w:r w:rsidRPr="002D2043">
        <w:tab/>
      </w:r>
      <w:r w:rsidRPr="002D2043">
        <w:rPr>
          <w:rStyle w:val="wol"/>
        </w:rPr>
        <w:t>                  </w:t>
      </w:r>
      <w:r w:rsidR="00E91A99" w:rsidRPr="002D2043">
        <w:rPr>
          <w:rStyle w:val="wol"/>
        </w:rPr>
        <w:t>           </w:t>
      </w:r>
      <w:r w:rsidRPr="002D2043">
        <w:rPr>
          <w:rStyle w:val="wol"/>
        </w:rPr>
        <w:t>            </w:t>
      </w:r>
      <w:r w:rsidRPr="002D2043">
        <w:t xml:space="preserve"> is it? It’s purple.</w:t>
      </w:r>
    </w:p>
    <w:p w14:paraId="4A4E3583" w14:textId="77777777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6359DA01" w:rsidR="00FD0FA2" w:rsidRDefault="00FD0FA2" w:rsidP="00FD0FA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color w:val="767171" w:themeColor="background2" w:themeShade="80"/>
        </w:rPr>
        <w:t>1</w:t>
      </w:r>
      <w:r>
        <w:t xml:space="preserve"> </w:t>
      </w:r>
      <w:r w:rsidRPr="002D2043">
        <w:t xml:space="preserve">Listen and circle </w:t>
      </w:r>
      <w:r w:rsidRPr="009005F4">
        <w:rPr>
          <w:rStyle w:val="instruction-italic"/>
        </w:rPr>
        <w:t>T</w:t>
      </w:r>
      <w:r w:rsidRPr="00F87993">
        <w:rPr>
          <w:b w:val="0"/>
        </w:rPr>
        <w:t xml:space="preserve"> </w:t>
      </w:r>
      <w:r w:rsidRPr="002D2043">
        <w:t>(</w:t>
      </w:r>
      <w:r w:rsidR="009005F4">
        <w:t>t</w:t>
      </w:r>
      <w:r w:rsidRPr="002D2043">
        <w:t xml:space="preserve">rue) or </w:t>
      </w:r>
      <w:r w:rsidRPr="009005F4">
        <w:rPr>
          <w:rStyle w:val="instruction-italic"/>
        </w:rPr>
        <w:t>F</w:t>
      </w:r>
      <w:r w:rsidRPr="002D2043">
        <w:t xml:space="preserve"> (</w:t>
      </w:r>
      <w:r w:rsidR="009005F4">
        <w:t>f</w:t>
      </w:r>
      <w:r w:rsidRPr="002D2043">
        <w:t>alse).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FD0FA2" w14:paraId="65683EA3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57499590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9883F7" wp14:editId="3D0B8AE6">
                  <wp:extent cx="1066800" cy="764697"/>
                  <wp:effectExtent l="0" t="0" r="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CFB9539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DC703E" wp14:editId="69CB00CB">
                  <wp:extent cx="1066800" cy="670169"/>
                  <wp:effectExtent l="0" t="0" r="0" b="317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70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A98725E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EA58C5" wp14:editId="585C3C0E">
                  <wp:extent cx="1066800" cy="687265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8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:rsidRPr="00685431" w14:paraId="69877F90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6B37DFC9" w14:textId="77777777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1</w:t>
            </w:r>
            <w:r w:rsidRPr="00FD0FA2">
              <w:rPr>
                <w:szCs w:val="28"/>
              </w:rPr>
              <w:tab/>
              <w:t>T / F</w:t>
            </w:r>
          </w:p>
        </w:tc>
        <w:tc>
          <w:tcPr>
            <w:tcW w:w="2778" w:type="dxa"/>
            <w:vAlign w:val="center"/>
          </w:tcPr>
          <w:p w14:paraId="5991036D" w14:textId="77777777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2</w:t>
            </w:r>
            <w:r w:rsidRPr="00FD0FA2">
              <w:rPr>
                <w:szCs w:val="28"/>
              </w:rPr>
              <w:tab/>
              <w:t>T / F</w:t>
            </w:r>
          </w:p>
        </w:tc>
        <w:tc>
          <w:tcPr>
            <w:tcW w:w="2778" w:type="dxa"/>
            <w:vAlign w:val="center"/>
          </w:tcPr>
          <w:p w14:paraId="2B3D4B89" w14:textId="77777777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3</w:t>
            </w:r>
            <w:r w:rsidRPr="00FD0FA2">
              <w:rPr>
                <w:szCs w:val="28"/>
              </w:rPr>
              <w:tab/>
              <w:t>T / F</w:t>
            </w:r>
          </w:p>
        </w:tc>
      </w:tr>
      <w:tr w:rsidR="00FD0FA2" w14:paraId="701A305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0E35AB61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78D1A8" wp14:editId="670FFB70">
                  <wp:extent cx="683045" cy="787400"/>
                  <wp:effectExtent l="0" t="0" r="317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045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BFC6994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2DD69F" wp14:editId="588F70EB">
                  <wp:extent cx="1066800" cy="720090"/>
                  <wp:effectExtent l="0" t="0" r="0" b="381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20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D6B153A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EBDB97" wp14:editId="2053D8C5">
                  <wp:extent cx="988267" cy="787400"/>
                  <wp:effectExtent l="0" t="0" r="254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267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14:paraId="6C54F394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37BCF3B0" w14:textId="77777777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4</w:t>
            </w:r>
            <w:r w:rsidRPr="00FD0FA2">
              <w:rPr>
                <w:szCs w:val="28"/>
              </w:rPr>
              <w:tab/>
              <w:t>T / F</w:t>
            </w:r>
          </w:p>
        </w:tc>
        <w:tc>
          <w:tcPr>
            <w:tcW w:w="2778" w:type="dxa"/>
            <w:vAlign w:val="center"/>
          </w:tcPr>
          <w:p w14:paraId="66DD7370" w14:textId="77777777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5</w:t>
            </w:r>
            <w:r w:rsidRPr="00FD0FA2">
              <w:rPr>
                <w:szCs w:val="28"/>
              </w:rPr>
              <w:tab/>
              <w:t>T / F</w:t>
            </w:r>
          </w:p>
        </w:tc>
        <w:tc>
          <w:tcPr>
            <w:tcW w:w="2778" w:type="dxa"/>
            <w:vAlign w:val="center"/>
          </w:tcPr>
          <w:p w14:paraId="58A27AFC" w14:textId="77777777" w:rsidR="00FD0FA2" w:rsidRPr="00FD0FA2" w:rsidRDefault="00FD0FA2" w:rsidP="00331079">
            <w:pPr>
              <w:pStyle w:val="activity-numbered--centered"/>
              <w:spacing w:after="0"/>
              <w:rPr>
                <w:szCs w:val="28"/>
              </w:rPr>
            </w:pPr>
            <w:r w:rsidRPr="00FD0FA2">
              <w:rPr>
                <w:szCs w:val="28"/>
              </w:rPr>
              <w:t>6</w:t>
            </w:r>
            <w:r w:rsidRPr="00FD0FA2">
              <w:rPr>
                <w:szCs w:val="28"/>
              </w:rPr>
              <w:tab/>
              <w:t>T / F</w:t>
            </w:r>
          </w:p>
        </w:tc>
      </w:tr>
    </w:tbl>
    <w:p w14:paraId="12117366" w14:textId="77777777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77777777" w:rsidR="00FD0FA2" w:rsidRDefault="00FD0FA2" w:rsidP="00FD0FA2">
      <w:pPr>
        <w:pStyle w:val="instruction"/>
      </w:pPr>
      <w:r>
        <w:t>8</w:t>
      </w:r>
      <w:r>
        <w:tab/>
      </w:r>
      <w:r w:rsidRPr="002D2043">
        <w:t>What is it? Look and say.</w:t>
      </w:r>
      <w:r w:rsidRPr="00FE7652">
        <w:t xml:space="preserve"> 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</w:tblGrid>
      <w:tr w:rsidR="00FD0FA2" w14:paraId="6AD34B60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4901404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A82A56" wp14:editId="7E6D0DB0">
                  <wp:extent cx="557236" cy="787400"/>
                  <wp:effectExtent l="0" t="0" r="1905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36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00BAC0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B3213C" wp14:editId="4B0EBDDB">
                  <wp:extent cx="773083" cy="787400"/>
                  <wp:effectExtent l="0" t="0" r="190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083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:rsidRPr="00685431" w14:paraId="4B6F6923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46FFA2FA" w14:textId="77777777" w:rsidR="00FD0FA2" w:rsidRPr="00685431" w:rsidRDefault="00FD0FA2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581C2976" w14:textId="77777777" w:rsidR="00FD0FA2" w:rsidRPr="00685431" w:rsidRDefault="00FD0FA2" w:rsidP="00331079">
            <w:pPr>
              <w:pStyle w:val="activity-numbered--centered"/>
            </w:pPr>
            <w:r>
              <w:t>2</w:t>
            </w:r>
          </w:p>
        </w:tc>
      </w:tr>
      <w:tr w:rsidR="00FD0FA2" w14:paraId="7C0FABC3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0C213251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966A34" wp14:editId="18751918">
                  <wp:extent cx="1066800" cy="680544"/>
                  <wp:effectExtent l="0" t="0" r="0" b="571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80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09415A7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507D24" wp14:editId="2DDDBC99">
                  <wp:extent cx="787400" cy="787400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400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14:paraId="68384F43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003D610A" w14:textId="77777777" w:rsidR="00FD0FA2" w:rsidRDefault="00FD0FA2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4DC06039" w14:textId="77777777" w:rsidR="00FD0FA2" w:rsidRDefault="00FD0FA2" w:rsidP="00331079">
            <w:pPr>
              <w:pStyle w:val="activity-numbered--centered"/>
            </w:pPr>
            <w:r>
              <w:t>4</w:t>
            </w:r>
          </w:p>
        </w:tc>
      </w:tr>
    </w:tbl>
    <w:p w14:paraId="53459C6C" w14:textId="77777777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26EBACBD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CB219D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26EBACBD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CB219D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D8802" w14:textId="3789B68B" w:rsidR="00B40B86" w:rsidRPr="000F6548" w:rsidRDefault="00B40B86" w:rsidP="00FD0FA2">
      <w:pPr>
        <w:pStyle w:val="instruction"/>
      </w:pPr>
    </w:p>
    <w:sectPr w:rsidR="00B40B86" w:rsidRPr="000F6548" w:rsidSect="00224951">
      <w:headerReference w:type="default" r:id="rId40"/>
      <w:footerReference w:type="default" r:id="rId41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AB4281" w14:textId="77777777" w:rsidR="003A1BFD" w:rsidRDefault="003A1BFD" w:rsidP="00B7780C">
      <w:r>
        <w:separator/>
      </w:r>
    </w:p>
  </w:endnote>
  <w:endnote w:type="continuationSeparator" w:id="0">
    <w:p w14:paraId="0D923F69" w14:textId="77777777" w:rsidR="003A1BFD" w:rsidRDefault="003A1BFD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47881966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B168F4">
      <w:rPr>
        <w:rStyle w:val="PageNumber"/>
      </w:rPr>
      <w:t>Beehive</w:t>
    </w:r>
    <w:r>
      <w:rPr>
        <w:rStyle w:val="PageNumber"/>
      </w:rPr>
      <w:t xml:space="preserve"> 1</w:t>
    </w:r>
    <w:r w:rsidRPr="00DA2675">
      <w:rPr>
        <w:rStyle w:val="PageNumber"/>
      </w:rPr>
      <w:t xml:space="preserve"> • </w:t>
    </w:r>
    <w:r>
      <w:rPr>
        <w:rStyle w:val="PageNumber"/>
      </w:rPr>
      <w:t>Unit 1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37757E" w14:textId="77777777" w:rsidR="003A1BFD" w:rsidRDefault="003A1BFD" w:rsidP="00B7780C">
      <w:r>
        <w:separator/>
      </w:r>
    </w:p>
  </w:footnote>
  <w:footnote w:type="continuationSeparator" w:id="0">
    <w:p w14:paraId="771B6B7D" w14:textId="77777777" w:rsidR="003A1BFD" w:rsidRDefault="003A1BFD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212997AA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B17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5B55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0F3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756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2AF"/>
    <w:rsid w:val="00390C08"/>
    <w:rsid w:val="00391C7A"/>
    <w:rsid w:val="0039688A"/>
    <w:rsid w:val="00397A7E"/>
    <w:rsid w:val="003A1BFD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017E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0998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64D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05F4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CBF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924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168F4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55DE6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19D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32EE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1A99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8799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D432EE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3963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8.jpeg"/><Relationship Id="rId21" Type="http://schemas.openxmlformats.org/officeDocument/2006/relationships/image" Target="media/image11.emf"/><Relationship Id="rId34" Type="http://schemas.openxmlformats.org/officeDocument/2006/relationships/image" Target="media/image24.jpg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emf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eg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g"/><Relationship Id="rId38" Type="http://schemas.openxmlformats.org/officeDocument/2006/relationships/image" Target="media/image27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A49A66E-D0AF-E249-988B-0535C7D2B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13</TotalTime>
  <Pages>4</Pages>
  <Words>439</Words>
  <Characters>2507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20</cp:revision>
  <cp:lastPrinted>2022-05-10T10:42:00Z</cp:lastPrinted>
  <dcterms:created xsi:type="dcterms:W3CDTF">2022-05-10T10:39:00Z</dcterms:created>
  <dcterms:modified xsi:type="dcterms:W3CDTF">2022-06-30T09:32:00Z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